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71" w:rsidRDefault="00CB7F71" w:rsidP="000C7DE5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p w:rsidR="00CB7F71" w:rsidRDefault="00CB7F71" w:rsidP="000C7DE5">
      <w:pPr>
        <w:pStyle w:val="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езымянный" style="width:43.5pt;height:69.75pt;visibility:visible">
            <v:imagedata r:id="rId4" o:title=""/>
          </v:shape>
        </w:pict>
      </w:r>
    </w:p>
    <w:p w:rsidR="00CB7F71" w:rsidRDefault="00CB7F71" w:rsidP="000C7DE5">
      <w:pPr>
        <w:pStyle w:val="Title"/>
      </w:pPr>
      <w:r>
        <w:t>АДМИНИСТРАЦИЯ</w:t>
      </w:r>
    </w:p>
    <w:p w:rsidR="00CB7F71" w:rsidRDefault="00CB7F71" w:rsidP="000C7DE5">
      <w:pPr>
        <w:pBdr>
          <w:bottom w:val="thinThickLargeGap" w:sz="2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СОРОКИНСКОГО МУНИЦИПАЛЬНОГО РАЙОНА</w:t>
      </w:r>
    </w:p>
    <w:p w:rsidR="00CB7F71" w:rsidRDefault="00CB7F71" w:rsidP="000C7DE5">
      <w:pPr>
        <w:pStyle w:val="Heading1"/>
      </w:pPr>
    </w:p>
    <w:p w:rsidR="00CB7F71" w:rsidRDefault="00CB7F71" w:rsidP="000C7DE5">
      <w:pPr>
        <w:pStyle w:val="Heading1"/>
      </w:pPr>
      <w:r>
        <w:t>ПОСТАНОВЛЕНИЕ</w:t>
      </w:r>
    </w:p>
    <w:p w:rsidR="00CB7F71" w:rsidRDefault="00CB7F71" w:rsidP="000C7DE5">
      <w:pPr>
        <w:rPr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3204"/>
        <w:gridCol w:w="3177"/>
        <w:gridCol w:w="3190"/>
      </w:tblGrid>
      <w:tr w:rsidR="00CB7F71" w:rsidRPr="003C52F4">
        <w:tc>
          <w:tcPr>
            <w:tcW w:w="3284" w:type="dxa"/>
          </w:tcPr>
          <w:p w:rsidR="00CB7F71" w:rsidRPr="003C52F4" w:rsidRDefault="00CB7F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 августа </w:t>
            </w:r>
            <w:r w:rsidRPr="003C52F4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3285" w:type="dxa"/>
          </w:tcPr>
          <w:p w:rsidR="00CB7F71" w:rsidRPr="003C52F4" w:rsidRDefault="00CB7F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5" w:type="dxa"/>
          </w:tcPr>
          <w:p w:rsidR="00CB7F71" w:rsidRPr="003C52F4" w:rsidRDefault="00CB7F71" w:rsidP="000C7DE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C52F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272</w:t>
            </w:r>
            <w:r w:rsidRPr="003C52F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:rsidR="00CB7F71" w:rsidRDefault="00CB7F71" w:rsidP="000C7DE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Большое Сорокино</w:t>
      </w:r>
    </w:p>
    <w:p w:rsidR="00CB7F71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и дополнений в </w:t>
      </w:r>
    </w:p>
    <w:p w:rsidR="00CB7F71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постановление администрации Сорокинского </w:t>
      </w:r>
    </w:p>
    <w:p w:rsidR="00CB7F71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района от 03.02.2017 </w:t>
      </w:r>
    </w:p>
    <w:p w:rsidR="00CB7F71" w:rsidRPr="000C7DE5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№ 45 «</w:t>
      </w:r>
      <w:r w:rsidRPr="000C7DE5"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Положения </w:t>
      </w:r>
    </w:p>
    <w:p w:rsidR="00CB7F71" w:rsidRPr="000C7DE5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0C7DE5">
        <w:rPr>
          <w:rFonts w:ascii="Times New Roman" w:hAnsi="Times New Roman" w:cs="Times New Roman"/>
          <w:b/>
          <w:bCs/>
          <w:sz w:val="26"/>
          <w:szCs w:val="26"/>
        </w:rPr>
        <w:t xml:space="preserve">о муниципальной пожарной охране </w:t>
      </w:r>
    </w:p>
    <w:p w:rsidR="00CB7F71" w:rsidRPr="000C7DE5" w:rsidRDefault="00CB7F71" w:rsidP="000C7DE5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0C7DE5">
        <w:rPr>
          <w:rFonts w:ascii="Times New Roman" w:hAnsi="Times New Roman" w:cs="Times New Roman"/>
          <w:b/>
          <w:bCs/>
          <w:sz w:val="26"/>
          <w:szCs w:val="26"/>
        </w:rPr>
        <w:t xml:space="preserve">на территории Сорокинского </w:t>
      </w:r>
    </w:p>
    <w:p w:rsidR="00CB7F71" w:rsidRDefault="00CB7F71" w:rsidP="000C7DE5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C7D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CB7F71" w:rsidRDefault="00CB7F71" w:rsidP="000C7DE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F71" w:rsidRDefault="00CB7F71" w:rsidP="000C7D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соответствие с положениями Федеральных законов от 21.12.1994 № 69-ФЗ «О пожарной безопасности», от 06.10.2003 № 131-ФЗ «Об общих принципах организации местного самоуправления в Российской Федерации», Закона Тюменской области от 28.12.2004 № 316 «О пожарной безопасности», постановляю:</w:t>
      </w:r>
    </w:p>
    <w:p w:rsidR="00CB7F71" w:rsidRDefault="00CB7F71" w:rsidP="000C7DE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F71" w:rsidRDefault="00CB7F71" w:rsidP="000C7D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1.Внести следующие изменения и дополнения в приложение к постановлению </w:t>
      </w:r>
      <w:r w:rsidRPr="000C7DE5">
        <w:rPr>
          <w:rFonts w:ascii="Times New Roman" w:hAnsi="Times New Roman" w:cs="Times New Roman"/>
          <w:sz w:val="26"/>
          <w:szCs w:val="26"/>
        </w:rPr>
        <w:t>администрации Сорокинского муниципального района от 03.02.2017 № 45 «Об утверждении Положения о муниципальной пожарной охране на территории Сорокинского муниципального района»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B7F71" w:rsidRDefault="00CB7F71" w:rsidP="000C7D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1.1.Пункт 6.4 раздела 6 Положения дополнить абзацем следующего содержания:</w:t>
      </w:r>
    </w:p>
    <w:p w:rsidR="00CB7F71" w:rsidRPr="000C7DE5" w:rsidRDefault="00CB7F71" w:rsidP="000C7D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«Контроль за исполнением графика дежурства муниципальной пожарной охраны, эксплуатацией и выездом пожарной техники, осуществляется главой сельского поселения,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на территории которого расположено подразделение муниципальной пожарной охраны.»</w:t>
      </w:r>
    </w:p>
    <w:p w:rsidR="00CB7F71" w:rsidRDefault="00CB7F71" w:rsidP="000C7D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B7F71" w:rsidRDefault="00CB7F71" w:rsidP="000C7DE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2.Опубликовать настоящее постановление в газете «Знамя труда», разместить на официальном сайте Сорокинского муниципального района.</w:t>
      </w:r>
    </w:p>
    <w:p w:rsidR="00CB7F71" w:rsidRDefault="00CB7F71" w:rsidP="000C7DE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3.Контроль за исполнением настоящего постановления возложить на первого заместителя главы, начальника отдела ЖКХ, газификации, строительства, транспорта и связи администрации района.</w:t>
      </w:r>
    </w:p>
    <w:p w:rsidR="00CB7F71" w:rsidRDefault="00CB7F71" w:rsidP="000C7DE5">
      <w:pPr>
        <w:pStyle w:val="ListParagraph"/>
        <w:ind w:left="1452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CB7F71" w:rsidRPr="003C52F4">
        <w:tc>
          <w:tcPr>
            <w:tcW w:w="4785" w:type="dxa"/>
          </w:tcPr>
          <w:p w:rsidR="00CB7F71" w:rsidRPr="003C52F4" w:rsidRDefault="00CB7F71" w:rsidP="00311A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C52F4">
              <w:rPr>
                <w:rFonts w:ascii="Times New Roman" w:hAnsi="Times New Roman" w:cs="Times New Roman"/>
                <w:sz w:val="26"/>
                <w:szCs w:val="26"/>
              </w:rPr>
              <w:t>Глава района</w:t>
            </w:r>
          </w:p>
        </w:tc>
        <w:tc>
          <w:tcPr>
            <w:tcW w:w="4786" w:type="dxa"/>
          </w:tcPr>
          <w:p w:rsidR="00CB7F71" w:rsidRPr="003C52F4" w:rsidRDefault="00CB7F7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C52F4">
              <w:rPr>
                <w:rFonts w:ascii="Times New Roman" w:hAnsi="Times New Roman" w:cs="Times New Roman"/>
                <w:sz w:val="26"/>
                <w:szCs w:val="26"/>
              </w:rPr>
              <w:t>А.Н.Агеев</w:t>
            </w:r>
          </w:p>
        </w:tc>
      </w:tr>
    </w:tbl>
    <w:p w:rsidR="00CB7F71" w:rsidRDefault="00CB7F71" w:rsidP="000C7DE5">
      <w:pPr>
        <w:pStyle w:val="ConsPlusNormal"/>
        <w:ind w:left="1452"/>
        <w:jc w:val="both"/>
        <w:rPr>
          <w:rFonts w:ascii="Times New Roman" w:hAnsi="Times New Roman" w:cs="Times New Roman"/>
          <w:sz w:val="26"/>
          <w:szCs w:val="26"/>
        </w:rPr>
      </w:pPr>
    </w:p>
    <w:p w:rsidR="00CB7F71" w:rsidRDefault="00CB7F71" w:rsidP="000C7DE5">
      <w:pPr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CB7F71" w:rsidSect="00311A9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DE5"/>
    <w:rsid w:val="000C7DE5"/>
    <w:rsid w:val="002B384E"/>
    <w:rsid w:val="00311A91"/>
    <w:rsid w:val="003C52F4"/>
    <w:rsid w:val="004D0124"/>
    <w:rsid w:val="006F232D"/>
    <w:rsid w:val="007D48CB"/>
    <w:rsid w:val="00A94C8A"/>
    <w:rsid w:val="00BA2245"/>
    <w:rsid w:val="00BB1CCA"/>
    <w:rsid w:val="00CB7F71"/>
    <w:rsid w:val="00F05EA6"/>
    <w:rsid w:val="00F63063"/>
    <w:rsid w:val="00FC6A58"/>
    <w:rsid w:val="00FE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E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DE5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7DE5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0C7DE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C7DE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C7DE5"/>
    <w:pPr>
      <w:ind w:left="720"/>
    </w:pPr>
  </w:style>
  <w:style w:type="paragraph" w:customStyle="1" w:styleId="ConsPlusNormal">
    <w:name w:val="ConsPlusNormal"/>
    <w:uiPriority w:val="99"/>
    <w:rsid w:val="000C7DE5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0C7DE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C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7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8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230</Words>
  <Characters>1313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Галина Владимировна</dc:creator>
  <cp:keywords/>
  <dc:description/>
  <cp:lastModifiedBy>3</cp:lastModifiedBy>
  <cp:revision>3</cp:revision>
  <cp:lastPrinted>2021-08-18T04:52:00Z</cp:lastPrinted>
  <dcterms:created xsi:type="dcterms:W3CDTF">2021-08-09T06:28:00Z</dcterms:created>
  <dcterms:modified xsi:type="dcterms:W3CDTF">2021-08-18T04:53:00Z</dcterms:modified>
</cp:coreProperties>
</file>